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W w:w="10491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1986"/>
        <w:gridCol w:w="8505"/>
      </w:tblGrid>
      <w:tr w:rsidR="00827D9A" w:rsidRPr="0004013F" w14:paraId="4912AFC6" w14:textId="77777777" w:rsidTr="0038050C">
        <w:trPr>
          <w:trHeight w:val="354"/>
        </w:trPr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3A8F01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8CFEAA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kern w:val="1"/>
                <w:lang w:eastAsia="zh-CN"/>
              </w:rPr>
            </w:pPr>
            <w:r w:rsidRPr="0004013F">
              <w:rPr>
                <w:rFonts w:ascii="Calibri" w:hAnsi="Calibri" w:cs="Calibri"/>
                <w:b/>
                <w:kern w:val="1"/>
                <w:lang w:eastAsia="zh-CN"/>
              </w:rPr>
              <w:t>PROJEKT ZAGOSPODAROWANIA TERENU</w:t>
            </w:r>
          </w:p>
        </w:tc>
      </w:tr>
      <w:tr w:rsidR="00827D9A" w:rsidRPr="0004013F" w14:paraId="42EA6938" w14:textId="77777777" w:rsidTr="0038050C">
        <w:trPr>
          <w:trHeight w:val="603"/>
        </w:trPr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EE2E0C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</w:pPr>
          </w:p>
          <w:p w14:paraId="08696A83" w14:textId="6E5AAD75" w:rsidR="00827D9A" w:rsidRPr="0004013F" w:rsidRDefault="0004013F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</w:pPr>
            <w:r w:rsidRPr="0004013F"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  <w:t>t</w:t>
            </w:r>
            <w:r w:rsidR="00827D9A" w:rsidRPr="0004013F"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  <w:t xml:space="preserve">emat </w:t>
            </w:r>
          </w:p>
          <w:p w14:paraId="4F27E9A6" w14:textId="5EC92414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63E752" w14:textId="77777777" w:rsidR="0004013F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b/>
                <w:kern w:val="1"/>
                <w:lang w:eastAsia="zh-CN"/>
              </w:rPr>
            </w:pPr>
            <w:bookmarkStart w:id="0" w:name="_Hlk85176313"/>
            <w:r w:rsidRPr="0004013F">
              <w:rPr>
                <w:rFonts w:ascii="Calibri" w:hAnsi="Calibri" w:cs="Calibri"/>
                <w:b/>
                <w:kern w:val="1"/>
                <w:lang w:eastAsia="zh-CN"/>
              </w:rPr>
              <w:t>,,</w:t>
            </w:r>
            <w:bookmarkEnd w:id="0"/>
            <w:r w:rsidRPr="0004013F">
              <w:rPr>
                <w:rFonts w:ascii="Calibri" w:hAnsi="Calibri" w:cs="Calibri"/>
                <w:b/>
                <w:kern w:val="1"/>
                <w:lang w:eastAsia="zh-CN"/>
              </w:rPr>
              <w:t>B</w:t>
            </w:r>
            <w:r w:rsidR="0004013F" w:rsidRPr="0004013F">
              <w:rPr>
                <w:rFonts w:ascii="Calibri" w:hAnsi="Calibri" w:cs="Calibri"/>
                <w:b/>
                <w:kern w:val="1"/>
                <w:lang w:eastAsia="zh-CN"/>
              </w:rPr>
              <w:t>udowa</w:t>
            </w:r>
            <w:r w:rsidRPr="0004013F">
              <w:rPr>
                <w:rFonts w:ascii="Calibri" w:hAnsi="Calibri" w:cs="Calibri"/>
                <w:b/>
                <w:kern w:val="1"/>
                <w:lang w:eastAsia="zh-CN"/>
              </w:rPr>
              <w:t xml:space="preserve"> </w:t>
            </w:r>
            <w:r w:rsidR="0004013F" w:rsidRPr="0004013F">
              <w:rPr>
                <w:rFonts w:ascii="Calibri" w:hAnsi="Calibri" w:cs="Calibri"/>
                <w:b/>
                <w:kern w:val="1"/>
                <w:lang w:eastAsia="zh-CN"/>
              </w:rPr>
              <w:t xml:space="preserve">kanalizacji sanitarnej grawitacyjnej w ul. </w:t>
            </w:r>
            <w:proofErr w:type="spellStart"/>
            <w:r w:rsidR="0004013F" w:rsidRPr="0004013F">
              <w:rPr>
                <w:rFonts w:ascii="Calibri" w:hAnsi="Calibri" w:cs="Calibri"/>
                <w:b/>
                <w:kern w:val="1"/>
                <w:lang w:eastAsia="zh-CN"/>
              </w:rPr>
              <w:t>Potiebni</w:t>
            </w:r>
            <w:proofErr w:type="spellEnd"/>
            <w:r w:rsidR="0004013F" w:rsidRPr="0004013F">
              <w:rPr>
                <w:rFonts w:ascii="Calibri" w:hAnsi="Calibri" w:cs="Calibri"/>
                <w:b/>
                <w:kern w:val="1"/>
                <w:lang w:eastAsia="zh-CN"/>
              </w:rPr>
              <w:t xml:space="preserve"> i ul. Rzeźniczej </w:t>
            </w:r>
          </w:p>
          <w:p w14:paraId="04C98B1C" w14:textId="4F071BFA" w:rsidR="00827D9A" w:rsidRPr="0004013F" w:rsidRDefault="0004013F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b/>
                <w:kern w:val="1"/>
                <w:lang w:eastAsia="zh-CN"/>
              </w:rPr>
            </w:pPr>
            <w:r w:rsidRPr="0004013F">
              <w:rPr>
                <w:rFonts w:ascii="Calibri" w:hAnsi="Calibri" w:cs="Calibri"/>
                <w:b/>
                <w:kern w:val="1"/>
                <w:lang w:eastAsia="zh-CN"/>
              </w:rPr>
              <w:t xml:space="preserve">w Skale’’ </w:t>
            </w:r>
          </w:p>
        </w:tc>
      </w:tr>
      <w:tr w:rsidR="00827D9A" w:rsidRPr="0004013F" w14:paraId="4963FF36" w14:textId="77777777" w:rsidTr="0038050C">
        <w:trPr>
          <w:trHeight w:val="245"/>
        </w:trPr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D35E17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</w:pPr>
            <w:r w:rsidRPr="0004013F"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  <w:t>nr umowy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CD5C8B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kern w:val="1"/>
                <w:lang w:eastAsia="zh-CN"/>
              </w:rPr>
            </w:pPr>
            <w:r w:rsidRPr="0004013F">
              <w:rPr>
                <w:rFonts w:ascii="Calibri" w:hAnsi="Calibri" w:cs="Calibri"/>
                <w:b/>
                <w:kern w:val="1"/>
                <w:lang w:eastAsia="zh-CN"/>
              </w:rPr>
              <w:t>(Umowa NR 472/2019)</w:t>
            </w:r>
          </w:p>
        </w:tc>
      </w:tr>
      <w:tr w:rsidR="00827D9A" w:rsidRPr="0004013F" w14:paraId="0CAD85E2" w14:textId="77777777" w:rsidTr="0038050C">
        <w:trPr>
          <w:trHeight w:val="245"/>
        </w:trPr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4295BC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</w:pPr>
            <w:r w:rsidRPr="0004013F"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  <w:t>adres obiektu budowlanego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76FBFA" w14:textId="1A175469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b/>
                <w:kern w:val="1"/>
                <w:lang w:eastAsia="zh-CN"/>
              </w:rPr>
            </w:pPr>
            <w:r w:rsidRPr="0004013F">
              <w:rPr>
                <w:rFonts w:ascii="Calibri" w:hAnsi="Calibri" w:cs="Calibri"/>
                <w:b/>
                <w:kern w:val="1"/>
                <w:lang w:eastAsia="zh-CN"/>
              </w:rPr>
              <w:t xml:space="preserve">Skała, ul. </w:t>
            </w:r>
            <w:proofErr w:type="spellStart"/>
            <w:r w:rsidRPr="0004013F">
              <w:rPr>
                <w:rFonts w:ascii="Calibri" w:hAnsi="Calibri" w:cs="Calibri"/>
                <w:b/>
                <w:kern w:val="1"/>
                <w:lang w:eastAsia="zh-CN"/>
              </w:rPr>
              <w:t>Potiebni</w:t>
            </w:r>
            <w:proofErr w:type="spellEnd"/>
            <w:r w:rsidR="0004013F" w:rsidRPr="0004013F">
              <w:rPr>
                <w:rFonts w:ascii="Calibri" w:hAnsi="Calibri" w:cs="Calibri"/>
                <w:b/>
                <w:kern w:val="1"/>
                <w:lang w:eastAsia="zh-CN"/>
              </w:rPr>
              <w:t>, ul. Rzeźnicza</w:t>
            </w:r>
          </w:p>
        </w:tc>
      </w:tr>
      <w:tr w:rsidR="00827D9A" w:rsidRPr="0004013F" w14:paraId="5755C2BB" w14:textId="77777777" w:rsidTr="0038050C">
        <w:trPr>
          <w:trHeight w:val="245"/>
        </w:trPr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F5DD54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</w:pPr>
            <w:r w:rsidRPr="0004013F"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  <w:t>kategoria obiektu budowlanego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38E27E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b/>
                <w:kern w:val="1"/>
                <w:lang w:eastAsia="zh-CN"/>
              </w:rPr>
            </w:pPr>
            <w:r w:rsidRPr="0004013F">
              <w:rPr>
                <w:rFonts w:ascii="Calibri" w:hAnsi="Calibri" w:cs="Calibri"/>
                <w:b/>
              </w:rPr>
              <w:t>XXVI.</w:t>
            </w:r>
          </w:p>
        </w:tc>
      </w:tr>
      <w:tr w:rsidR="00827D9A" w:rsidRPr="0004013F" w14:paraId="12655F1D" w14:textId="77777777" w:rsidTr="0038050C">
        <w:trPr>
          <w:trHeight w:val="344"/>
        </w:trPr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1C5A4D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</w:pPr>
            <w:r w:rsidRPr="0004013F"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  <w:t xml:space="preserve">- nazwa jednostki ewidencyjnej, </w:t>
            </w:r>
          </w:p>
          <w:p w14:paraId="2AC0F1B3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</w:pPr>
            <w:r w:rsidRPr="0004013F"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  <w:t>- nazwa i numer obrębu ewidencyjnego</w:t>
            </w:r>
          </w:p>
          <w:p w14:paraId="47051C92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</w:pPr>
            <w:r w:rsidRPr="0004013F"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  <w:t>- numery działek ewidencyjnych na których obiekt jest usytuowany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E84DA7" w14:textId="4C3254C4" w:rsidR="00827D9A" w:rsidRPr="0004013F" w:rsidRDefault="0004013F" w:rsidP="0004013F">
            <w:pPr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lang w:eastAsia="zh-CN"/>
              </w:rPr>
            </w:pPr>
            <w:r w:rsidRPr="0004013F">
              <w:rPr>
                <w:rFonts w:ascii="Calibri" w:hAnsi="Calibri" w:cs="Calibri"/>
                <w:kern w:val="1"/>
                <w:lang w:eastAsia="zh-CN"/>
              </w:rPr>
              <w:t xml:space="preserve">Adres: województwo </w:t>
            </w:r>
            <w:r w:rsidRPr="0004013F">
              <w:rPr>
                <w:rFonts w:ascii="Calibri" w:hAnsi="Calibri" w:cs="Calibri"/>
                <w:b/>
                <w:kern w:val="1"/>
                <w:lang w:eastAsia="zh-CN"/>
              </w:rPr>
              <w:t>małopolskie</w:t>
            </w:r>
            <w:r w:rsidRPr="0004013F">
              <w:rPr>
                <w:rFonts w:ascii="Calibri" w:hAnsi="Calibri" w:cs="Calibri"/>
                <w:kern w:val="1"/>
                <w:lang w:eastAsia="zh-CN"/>
              </w:rPr>
              <w:t xml:space="preserve">, powiat </w:t>
            </w:r>
            <w:r w:rsidRPr="0004013F">
              <w:rPr>
                <w:rFonts w:ascii="Calibri" w:hAnsi="Calibri" w:cs="Calibri"/>
                <w:b/>
                <w:kern w:val="1"/>
                <w:lang w:eastAsia="zh-CN"/>
              </w:rPr>
              <w:t>krakowski</w:t>
            </w:r>
            <w:r w:rsidRPr="0004013F">
              <w:rPr>
                <w:rFonts w:ascii="Calibri" w:hAnsi="Calibri" w:cs="Calibri"/>
                <w:kern w:val="1"/>
                <w:lang w:eastAsia="zh-CN"/>
              </w:rPr>
              <w:t>, gmina Skała</w:t>
            </w:r>
            <w:r w:rsidRPr="0004013F">
              <w:rPr>
                <w:rFonts w:ascii="Calibri" w:hAnsi="Calibri" w:cs="Calibri"/>
                <w:kern w:val="1"/>
                <w:lang w:eastAsia="zh-CN"/>
              </w:rPr>
              <w:br/>
            </w:r>
            <w:r w:rsidR="00827D9A" w:rsidRPr="0004013F">
              <w:rPr>
                <w:rFonts w:ascii="Calibri" w:hAnsi="Calibri" w:cs="Calibri"/>
                <w:kern w:val="1"/>
                <w:lang w:eastAsia="zh-CN"/>
              </w:rPr>
              <w:t>jednostka</w:t>
            </w:r>
            <w:r w:rsidRPr="0004013F">
              <w:rPr>
                <w:rFonts w:ascii="Calibri" w:hAnsi="Calibri" w:cs="Calibri"/>
                <w:kern w:val="1"/>
                <w:lang w:eastAsia="zh-CN"/>
              </w:rPr>
              <w:t xml:space="preserve"> ewidencyjna</w:t>
            </w:r>
            <w:r w:rsidR="00827D9A" w:rsidRPr="0004013F">
              <w:rPr>
                <w:rFonts w:ascii="Calibri" w:hAnsi="Calibri" w:cs="Calibri"/>
                <w:b/>
                <w:kern w:val="1"/>
                <w:lang w:eastAsia="zh-CN"/>
              </w:rPr>
              <w:t xml:space="preserve">: 120610_4, Skała </w:t>
            </w:r>
            <w:r w:rsidRPr="0004013F">
              <w:rPr>
                <w:rFonts w:ascii="Calibri" w:hAnsi="Calibri" w:cs="Calibri"/>
                <w:b/>
                <w:kern w:val="1"/>
                <w:lang w:eastAsia="zh-CN"/>
              </w:rPr>
              <w:t>–</w:t>
            </w:r>
            <w:r w:rsidR="00827D9A" w:rsidRPr="0004013F">
              <w:rPr>
                <w:rFonts w:ascii="Calibri" w:hAnsi="Calibri" w:cs="Calibri"/>
                <w:b/>
                <w:kern w:val="1"/>
                <w:lang w:eastAsia="zh-CN"/>
              </w:rPr>
              <w:t xml:space="preserve"> miasto</w:t>
            </w:r>
            <w:r w:rsidRPr="0004013F">
              <w:rPr>
                <w:rFonts w:ascii="Calibri" w:hAnsi="Calibri" w:cs="Calibri"/>
                <w:kern w:val="1"/>
                <w:lang w:eastAsia="zh-CN"/>
              </w:rPr>
              <w:t xml:space="preserve">, </w:t>
            </w:r>
            <w:r w:rsidR="00827D9A" w:rsidRPr="0004013F">
              <w:rPr>
                <w:rFonts w:ascii="Calibri" w:hAnsi="Calibri" w:cs="Calibri"/>
                <w:kern w:val="1"/>
                <w:lang w:eastAsia="zh-CN"/>
              </w:rPr>
              <w:t xml:space="preserve">obręb: </w:t>
            </w:r>
            <w:r w:rsidR="00827D9A" w:rsidRPr="0004013F">
              <w:rPr>
                <w:rFonts w:ascii="Calibri" w:hAnsi="Calibri" w:cs="Calibri"/>
                <w:b/>
                <w:kern w:val="1"/>
                <w:lang w:eastAsia="zh-CN"/>
              </w:rPr>
              <w:t>120610_4.0013, Skała</w:t>
            </w:r>
          </w:p>
          <w:p w14:paraId="10F7EDAA" w14:textId="25F15F5F" w:rsidR="00827D9A" w:rsidRPr="0004013F" w:rsidRDefault="0004013F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b/>
                <w:kern w:val="1"/>
                <w:lang w:eastAsia="zh-CN"/>
              </w:rPr>
            </w:pPr>
            <w:r w:rsidRPr="0004013F">
              <w:rPr>
                <w:rFonts w:ascii="Calibri" w:hAnsi="Calibri" w:cs="Calibri"/>
                <w:bCs/>
                <w:kern w:val="2"/>
                <w:lang w:eastAsia="zh-CN"/>
              </w:rPr>
              <w:t>Działki ewidencyjne</w:t>
            </w:r>
            <w:r w:rsidR="00827D9A" w:rsidRPr="0004013F">
              <w:rPr>
                <w:rFonts w:ascii="Calibri" w:hAnsi="Calibri" w:cs="Calibri"/>
                <w:bCs/>
                <w:kern w:val="2"/>
                <w:lang w:eastAsia="zh-CN"/>
              </w:rPr>
              <w:t xml:space="preserve"> nr</w:t>
            </w:r>
            <w:r w:rsidR="00827D9A" w:rsidRPr="0004013F">
              <w:rPr>
                <w:rFonts w:ascii="Calibri" w:hAnsi="Calibri" w:cs="Calibri"/>
                <w:b/>
                <w:kern w:val="2"/>
                <w:lang w:eastAsia="zh-CN"/>
              </w:rPr>
              <w:t>: 2210/5</w:t>
            </w:r>
            <w:r w:rsidRPr="0004013F">
              <w:rPr>
                <w:rFonts w:ascii="Calibri" w:hAnsi="Calibri" w:cs="Calibri"/>
                <w:b/>
                <w:kern w:val="2"/>
                <w:lang w:eastAsia="zh-CN"/>
              </w:rPr>
              <w:t>, 2213/5, 3051/4.</w:t>
            </w:r>
          </w:p>
        </w:tc>
      </w:tr>
      <w:tr w:rsidR="00827D9A" w:rsidRPr="0004013F" w14:paraId="4B727E17" w14:textId="77777777" w:rsidTr="0038050C">
        <w:trPr>
          <w:trHeight w:val="344"/>
        </w:trPr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FE9288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</w:pPr>
            <w:r w:rsidRPr="0004013F"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  <w:t>nazwa i adres inwestora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4851AF" w14:textId="060C36A5" w:rsidR="00827D9A" w:rsidRPr="0004013F" w:rsidRDefault="00827D9A" w:rsidP="00E62324">
            <w:pPr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b/>
                <w:bCs/>
                <w:kern w:val="1"/>
                <w:lang w:eastAsia="zh-CN"/>
              </w:rPr>
            </w:pPr>
            <w:r w:rsidRPr="0004013F">
              <w:rPr>
                <w:rFonts w:ascii="Calibri" w:hAnsi="Calibri" w:cs="Calibri"/>
                <w:b/>
                <w:bCs/>
                <w:kern w:val="1"/>
                <w:lang w:eastAsia="zh-CN"/>
              </w:rPr>
              <w:t xml:space="preserve">Gmina Skała </w:t>
            </w:r>
            <w:bookmarkStart w:id="1" w:name="_GoBack"/>
            <w:bookmarkEnd w:id="1"/>
            <w:r w:rsidRPr="0004013F">
              <w:rPr>
                <w:rFonts w:ascii="Calibri" w:hAnsi="Calibri" w:cs="Calibri"/>
                <w:b/>
                <w:bCs/>
                <w:kern w:val="1"/>
                <w:lang w:eastAsia="zh-CN"/>
              </w:rPr>
              <w:t>Rynek 29, 32-043 Skała</w:t>
            </w:r>
          </w:p>
        </w:tc>
      </w:tr>
      <w:tr w:rsidR="00827D9A" w:rsidRPr="0004013F" w14:paraId="5E1C1C7C" w14:textId="77777777" w:rsidTr="0038050C">
        <w:trPr>
          <w:trHeight w:val="1411"/>
        </w:trPr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5C1831" w14:textId="77777777" w:rsidR="00827D9A" w:rsidRPr="0004013F" w:rsidRDefault="00827D9A" w:rsidP="0004013F">
            <w:pPr>
              <w:tabs>
                <w:tab w:val="left" w:pos="6240"/>
              </w:tabs>
              <w:suppressAutoHyphens/>
              <w:overflowPunct w:val="0"/>
              <w:autoSpaceDE w:val="0"/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</w:pPr>
            <w:r w:rsidRPr="0004013F">
              <w:rPr>
                <w:rFonts w:ascii="Calibri" w:hAnsi="Calibri" w:cs="Calibri"/>
                <w:kern w:val="1"/>
                <w:sz w:val="20"/>
                <w:szCs w:val="20"/>
                <w:lang w:eastAsia="zh-CN"/>
              </w:rPr>
              <w:t xml:space="preserve">Spis zawartości projektu 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18CF7E" w14:textId="56C93E2D" w:rsidR="00827D9A" w:rsidRPr="0004013F" w:rsidRDefault="00827D9A" w:rsidP="0004013F">
            <w:pPr>
              <w:pStyle w:val="Akapitzlist"/>
              <w:numPr>
                <w:ilvl w:val="0"/>
                <w:numId w:val="44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ind w:left="459" w:hanging="142"/>
              <w:jc w:val="both"/>
              <w:rPr>
                <w:rFonts w:cs="Calibri"/>
                <w:b/>
                <w:sz w:val="24"/>
                <w:szCs w:val="24"/>
              </w:rPr>
            </w:pPr>
            <w:r w:rsidRPr="0004013F">
              <w:rPr>
                <w:rFonts w:cs="Calibri"/>
                <w:b/>
                <w:sz w:val="24"/>
                <w:szCs w:val="24"/>
              </w:rPr>
              <w:t>STRONA TYTUŁOWA PROJEKTU ZAGOSPODAROWANIA TERENU</w:t>
            </w:r>
          </w:p>
          <w:p w14:paraId="191DBE30" w14:textId="1EA84655" w:rsidR="0004013F" w:rsidRPr="0004013F" w:rsidRDefault="00827D9A" w:rsidP="0004013F">
            <w:pPr>
              <w:pStyle w:val="Akapitzlist"/>
              <w:numPr>
                <w:ilvl w:val="0"/>
                <w:numId w:val="44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ind w:left="459" w:hanging="142"/>
              <w:jc w:val="both"/>
              <w:rPr>
                <w:rFonts w:cs="Calibri"/>
                <w:b/>
                <w:sz w:val="24"/>
                <w:szCs w:val="24"/>
              </w:rPr>
            </w:pPr>
            <w:r w:rsidRPr="0004013F">
              <w:rPr>
                <w:rFonts w:cs="Calibri"/>
                <w:b/>
                <w:sz w:val="24"/>
                <w:szCs w:val="24"/>
              </w:rPr>
              <w:t xml:space="preserve">SPIS TREŚCI </w:t>
            </w:r>
            <w:r w:rsidR="007A212C">
              <w:rPr>
                <w:rFonts w:cs="Calibri"/>
                <w:b/>
                <w:sz w:val="24"/>
                <w:szCs w:val="24"/>
              </w:rPr>
              <w:t xml:space="preserve">PROJEKTU </w:t>
            </w:r>
            <w:r w:rsidR="007A212C" w:rsidRPr="0004013F">
              <w:rPr>
                <w:rFonts w:cs="Calibri"/>
                <w:b/>
                <w:sz w:val="24"/>
                <w:szCs w:val="24"/>
              </w:rPr>
              <w:t>ZAGOSPODAROWANIA TERENU</w:t>
            </w:r>
          </w:p>
          <w:p w14:paraId="14A5C10F" w14:textId="251609C9" w:rsidR="0004013F" w:rsidRPr="0004013F" w:rsidRDefault="0004013F" w:rsidP="0004013F">
            <w:pPr>
              <w:pStyle w:val="Akapitzlist"/>
              <w:numPr>
                <w:ilvl w:val="0"/>
                <w:numId w:val="44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ind w:left="459" w:hanging="142"/>
              <w:jc w:val="both"/>
              <w:rPr>
                <w:rFonts w:cs="Calibri"/>
                <w:b/>
                <w:sz w:val="24"/>
                <w:szCs w:val="24"/>
              </w:rPr>
            </w:pPr>
            <w:r w:rsidRPr="0004013F">
              <w:rPr>
                <w:rFonts w:cs="Calibri"/>
                <w:b/>
                <w:sz w:val="24"/>
                <w:szCs w:val="24"/>
              </w:rPr>
              <w:t>OŚWIADCZENIA PROJEKTANTÓW I SPRAWDZAJĄCYCH</w:t>
            </w:r>
          </w:p>
          <w:p w14:paraId="35EC1F23" w14:textId="04C72F84" w:rsidR="0004013F" w:rsidRPr="0004013F" w:rsidRDefault="0004013F" w:rsidP="0004013F">
            <w:pPr>
              <w:pStyle w:val="Akapitzlist"/>
              <w:numPr>
                <w:ilvl w:val="0"/>
                <w:numId w:val="44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ind w:left="459" w:hanging="142"/>
              <w:jc w:val="both"/>
              <w:rPr>
                <w:rFonts w:cs="Calibri"/>
                <w:b/>
                <w:sz w:val="24"/>
                <w:szCs w:val="24"/>
              </w:rPr>
            </w:pPr>
            <w:r w:rsidRPr="0004013F">
              <w:rPr>
                <w:rFonts w:cs="Calibri"/>
                <w:b/>
                <w:sz w:val="24"/>
                <w:szCs w:val="24"/>
              </w:rPr>
              <w:t>UPRAWNIENIA, IZBY PROJEKTANTÓW I SPRAWDZAJĄCYCH</w:t>
            </w:r>
            <w:r w:rsidRPr="0004013F">
              <w:rPr>
                <w:rFonts w:cs="Calibri"/>
                <w:b/>
                <w:sz w:val="24"/>
                <w:szCs w:val="24"/>
              </w:rPr>
              <w:tab/>
            </w:r>
          </w:p>
          <w:p w14:paraId="29AD7C8C" w14:textId="77777777" w:rsidR="0004013F" w:rsidRPr="0004013F" w:rsidRDefault="0004013F" w:rsidP="0004013F">
            <w:pPr>
              <w:pStyle w:val="Akapitzlist"/>
              <w:numPr>
                <w:ilvl w:val="0"/>
                <w:numId w:val="44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ind w:left="459" w:hanging="142"/>
              <w:jc w:val="both"/>
              <w:rPr>
                <w:rFonts w:cs="Calibri"/>
                <w:b/>
                <w:sz w:val="24"/>
                <w:szCs w:val="24"/>
              </w:rPr>
            </w:pPr>
            <w:r w:rsidRPr="0004013F">
              <w:rPr>
                <w:rFonts w:cs="Calibri"/>
                <w:b/>
                <w:sz w:val="24"/>
                <w:szCs w:val="24"/>
              </w:rPr>
              <w:t>CZĘŚĆ OPISOWA PROJEKTU ZAGOSPODAROWANIA TERENU</w:t>
            </w:r>
          </w:p>
          <w:p w14:paraId="6A58720C" w14:textId="7F8FD89A" w:rsidR="0004013F" w:rsidRPr="0004013F" w:rsidRDefault="0004013F" w:rsidP="0004013F">
            <w:pPr>
              <w:pStyle w:val="Akapitzlist"/>
              <w:numPr>
                <w:ilvl w:val="0"/>
                <w:numId w:val="44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ind w:left="459" w:hanging="142"/>
              <w:jc w:val="both"/>
              <w:rPr>
                <w:rFonts w:cs="Calibri"/>
                <w:b/>
                <w:sz w:val="24"/>
                <w:szCs w:val="24"/>
              </w:rPr>
            </w:pPr>
            <w:r w:rsidRPr="0004013F">
              <w:rPr>
                <w:rFonts w:cs="Calibri"/>
                <w:b/>
                <w:sz w:val="24"/>
                <w:szCs w:val="24"/>
              </w:rPr>
              <w:t>CZĘŚĆ GRAFICZNA PROJEKTU ZAGOSPODAROWANIA TERENU</w:t>
            </w:r>
          </w:p>
        </w:tc>
      </w:tr>
    </w:tbl>
    <w:p w14:paraId="777DB0FD" w14:textId="77777777" w:rsidR="00827D9A" w:rsidRPr="0004013F" w:rsidRDefault="00827D9A" w:rsidP="0004013F">
      <w:pPr>
        <w:rPr>
          <w:rFonts w:ascii="Calibri" w:hAnsi="Calibri" w:cs="Calibri"/>
          <w:sz w:val="22"/>
          <w:szCs w:val="22"/>
        </w:rPr>
      </w:pPr>
    </w:p>
    <w:tbl>
      <w:tblPr>
        <w:tblW w:w="10491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400"/>
        <w:gridCol w:w="1561"/>
        <w:gridCol w:w="3544"/>
      </w:tblGrid>
      <w:tr w:rsidR="0004013F" w:rsidRPr="0004013F" w14:paraId="405B8B88" w14:textId="77777777" w:rsidTr="0004013F">
        <w:trPr>
          <w:trHeight w:val="68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F7BC" w14:textId="77777777" w:rsidR="0004013F" w:rsidRPr="0004013F" w:rsidRDefault="0004013F" w:rsidP="000401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013F">
              <w:rPr>
                <w:rFonts w:ascii="Calibri" w:hAnsi="Calibri" w:cs="Calibri"/>
                <w:color w:val="000000"/>
                <w:sz w:val="20"/>
                <w:szCs w:val="20"/>
              </w:rPr>
              <w:t>Pełniona funkcja projektowa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C7E1" w14:textId="77777777" w:rsidR="0004013F" w:rsidRPr="0004013F" w:rsidRDefault="0004013F" w:rsidP="000401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013F">
              <w:rPr>
                <w:rFonts w:ascii="Calibri" w:hAnsi="Calibri" w:cs="Calibri"/>
                <w:color w:val="000000"/>
                <w:sz w:val="20"/>
                <w:szCs w:val="20"/>
              </w:rPr>
              <w:t>Imię i Nazwisko                                                  Specjalność                                                       Numer uprawnień budowlanych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E1C0" w14:textId="77777777" w:rsidR="0004013F" w:rsidRPr="0004013F" w:rsidRDefault="0004013F" w:rsidP="000401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013F">
              <w:rPr>
                <w:rFonts w:ascii="Calibri" w:hAnsi="Calibri" w:cs="Calibri"/>
                <w:color w:val="000000"/>
                <w:sz w:val="20"/>
                <w:szCs w:val="20"/>
              </w:rPr>
              <w:t>Data opracowania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4284" w14:textId="77777777" w:rsidR="0004013F" w:rsidRPr="0004013F" w:rsidRDefault="0004013F" w:rsidP="0004013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013F">
              <w:rPr>
                <w:rFonts w:ascii="Calibri" w:hAnsi="Calibri" w:cs="Calibri"/>
                <w:color w:val="000000"/>
                <w:sz w:val="20"/>
                <w:szCs w:val="20"/>
              </w:rPr>
              <w:t>Podpis</w:t>
            </w:r>
          </w:p>
        </w:tc>
      </w:tr>
      <w:tr w:rsidR="0004013F" w:rsidRPr="0004013F" w14:paraId="3A8FAF2B" w14:textId="77777777" w:rsidTr="0004013F">
        <w:trPr>
          <w:trHeight w:val="121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EC74" w14:textId="77777777" w:rsidR="0004013F" w:rsidRPr="0004013F" w:rsidRDefault="0004013F" w:rsidP="000401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Projektant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F43D" w14:textId="77777777" w:rsidR="0004013F" w:rsidRPr="0004013F" w:rsidRDefault="0004013F" w:rsidP="0004013F">
            <w:pPr>
              <w:jc w:val="center"/>
              <w:rPr>
                <w:rFonts w:ascii="Calibri" w:hAnsi="Calibri" w:cs="Calibri"/>
                <w:color w:val="000000"/>
              </w:rPr>
            </w:pPr>
            <w:r w:rsidRPr="0004013F">
              <w:rPr>
                <w:rFonts w:ascii="Calibri" w:hAnsi="Calibri" w:cs="Calibri"/>
                <w:b/>
                <w:bCs/>
                <w:color w:val="000000"/>
              </w:rPr>
              <w:t>inż. LEONARD KUSZ</w:t>
            </w:r>
          </w:p>
          <w:p w14:paraId="4A177052" w14:textId="77777777" w:rsidR="0004013F" w:rsidRPr="0004013F" w:rsidRDefault="0004013F" w:rsidP="0004013F">
            <w:pPr>
              <w:jc w:val="center"/>
              <w:rPr>
                <w:rFonts w:ascii="Calibri" w:hAnsi="Calibri" w:cs="Calibri"/>
                <w:color w:val="000000"/>
              </w:rPr>
            </w:pPr>
            <w:r w:rsidRPr="0004013F">
              <w:rPr>
                <w:rFonts w:ascii="Calibri" w:hAnsi="Calibri" w:cs="Calibri"/>
                <w:color w:val="000000"/>
              </w:rPr>
              <w:t>instalacyjno-inżynieryjna                   74/80, 1649/94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E16B" w14:textId="103F5FCC" w:rsidR="0004013F" w:rsidRPr="0004013F" w:rsidRDefault="0004013F" w:rsidP="0004013F">
            <w:pPr>
              <w:jc w:val="center"/>
              <w:rPr>
                <w:rFonts w:ascii="Calibri" w:hAnsi="Calibri" w:cs="Calibri"/>
                <w:color w:val="000000"/>
              </w:rPr>
            </w:pPr>
            <w:r w:rsidRPr="0004013F">
              <w:rPr>
                <w:rFonts w:ascii="Calibri" w:hAnsi="Calibri" w:cs="Calibri"/>
                <w:color w:val="000000"/>
              </w:rPr>
              <w:t>24 stycznia 2025 r.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0815D" w14:textId="77777777" w:rsidR="0004013F" w:rsidRPr="0004013F" w:rsidRDefault="0004013F" w:rsidP="0004013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4013F" w:rsidRPr="0004013F" w14:paraId="17C4596A" w14:textId="77777777" w:rsidTr="0004013F">
        <w:trPr>
          <w:trHeight w:val="92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D971" w14:textId="77777777" w:rsidR="0004013F" w:rsidRPr="0004013F" w:rsidRDefault="0004013F" w:rsidP="000401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Projektant sprawdzający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8F34" w14:textId="77777777" w:rsidR="0004013F" w:rsidRPr="0004013F" w:rsidRDefault="0004013F" w:rsidP="0004013F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04013F">
              <w:rPr>
                <w:rFonts w:ascii="Calibri" w:hAnsi="Calibri" w:cs="Calibri"/>
                <w:b/>
                <w:bCs/>
                <w:color w:val="000000"/>
              </w:rPr>
              <w:t>tech</w:t>
            </w:r>
            <w:proofErr w:type="spellEnd"/>
            <w:r w:rsidRPr="0004013F">
              <w:rPr>
                <w:rFonts w:ascii="Calibri" w:hAnsi="Calibri" w:cs="Calibri"/>
                <w:b/>
                <w:bCs/>
                <w:color w:val="000000"/>
              </w:rPr>
              <w:t>. TADEUSZ SZCZUREK</w:t>
            </w:r>
          </w:p>
          <w:p w14:paraId="37D39ED9" w14:textId="77777777" w:rsidR="0004013F" w:rsidRPr="0004013F" w:rsidRDefault="0004013F" w:rsidP="0004013F">
            <w:pPr>
              <w:jc w:val="center"/>
              <w:rPr>
                <w:rFonts w:ascii="Calibri" w:hAnsi="Calibri" w:cs="Calibri"/>
                <w:color w:val="000000"/>
              </w:rPr>
            </w:pPr>
            <w:r w:rsidRPr="0004013F">
              <w:rPr>
                <w:rFonts w:ascii="Calibri" w:hAnsi="Calibri" w:cs="Calibri"/>
                <w:color w:val="000000"/>
              </w:rPr>
              <w:t>instalacyjno-inżynieryjna w zakresie sieci sanitarnych</w:t>
            </w:r>
          </w:p>
          <w:p w14:paraId="4C81C678" w14:textId="77777777" w:rsidR="0004013F" w:rsidRPr="0004013F" w:rsidRDefault="0004013F" w:rsidP="0004013F">
            <w:pPr>
              <w:jc w:val="center"/>
              <w:rPr>
                <w:rFonts w:ascii="Calibri" w:hAnsi="Calibri" w:cs="Calibri"/>
                <w:color w:val="000000"/>
              </w:rPr>
            </w:pPr>
            <w:r w:rsidRPr="0004013F">
              <w:rPr>
                <w:rFonts w:ascii="Calibri" w:hAnsi="Calibri" w:cs="Calibri"/>
                <w:color w:val="000000"/>
              </w:rPr>
              <w:t>349/91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C90E" w14:textId="1E85B03A" w:rsidR="0004013F" w:rsidRPr="0004013F" w:rsidRDefault="0004013F" w:rsidP="0004013F">
            <w:pPr>
              <w:jc w:val="center"/>
              <w:rPr>
                <w:rFonts w:ascii="Calibri" w:hAnsi="Calibri" w:cs="Calibri"/>
                <w:color w:val="000000"/>
              </w:rPr>
            </w:pPr>
            <w:r w:rsidRPr="0004013F">
              <w:rPr>
                <w:rFonts w:ascii="Calibri" w:hAnsi="Calibri" w:cs="Calibri"/>
                <w:color w:val="000000"/>
              </w:rPr>
              <w:t>24 stycznia 2025 r.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8E14C" w14:textId="77777777" w:rsidR="0004013F" w:rsidRPr="0004013F" w:rsidRDefault="0004013F" w:rsidP="0004013F">
            <w:pPr>
              <w:rPr>
                <w:rFonts w:ascii="Calibri" w:hAnsi="Calibri" w:cs="Calibri"/>
                <w:color w:val="000000"/>
              </w:rPr>
            </w:pPr>
          </w:p>
          <w:p w14:paraId="2F47F7D4" w14:textId="77777777" w:rsidR="0004013F" w:rsidRPr="0004013F" w:rsidRDefault="0004013F" w:rsidP="0004013F">
            <w:pPr>
              <w:rPr>
                <w:rFonts w:ascii="Calibri" w:hAnsi="Calibri" w:cs="Calibri"/>
                <w:color w:val="000000"/>
              </w:rPr>
            </w:pPr>
          </w:p>
          <w:p w14:paraId="76FB43F9" w14:textId="77777777" w:rsidR="0004013F" w:rsidRPr="0004013F" w:rsidRDefault="0004013F" w:rsidP="0004013F">
            <w:pPr>
              <w:rPr>
                <w:rFonts w:ascii="Calibri" w:hAnsi="Calibri" w:cs="Calibri"/>
                <w:color w:val="000000"/>
              </w:rPr>
            </w:pPr>
          </w:p>
          <w:p w14:paraId="206B9DFF" w14:textId="77777777" w:rsidR="0004013F" w:rsidRPr="0004013F" w:rsidRDefault="0004013F" w:rsidP="0004013F">
            <w:pPr>
              <w:rPr>
                <w:rFonts w:ascii="Calibri" w:hAnsi="Calibri" w:cs="Calibri"/>
                <w:color w:val="000000"/>
              </w:rPr>
            </w:pPr>
          </w:p>
          <w:p w14:paraId="5B9900E6" w14:textId="77777777" w:rsidR="0004013F" w:rsidRPr="0004013F" w:rsidRDefault="0004013F" w:rsidP="0004013F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21CEC977" w14:textId="77777777" w:rsidR="00827D9A" w:rsidRPr="0004013F" w:rsidRDefault="00827D9A" w:rsidP="0004013F">
      <w:pPr>
        <w:rPr>
          <w:rFonts w:ascii="Calibri" w:hAnsi="Calibri" w:cs="Calibri"/>
          <w:sz w:val="22"/>
          <w:szCs w:val="22"/>
        </w:rPr>
      </w:pPr>
    </w:p>
    <w:p w14:paraId="1DF49DA0" w14:textId="28233A59" w:rsidR="00335AFA" w:rsidRPr="0004013F" w:rsidRDefault="00335AFA" w:rsidP="0004013F">
      <w:pPr>
        <w:jc w:val="right"/>
        <w:rPr>
          <w:rFonts w:ascii="Calibri" w:hAnsi="Calibri" w:cs="Calibri"/>
          <w:sz w:val="22"/>
          <w:szCs w:val="22"/>
        </w:rPr>
      </w:pPr>
    </w:p>
    <w:sectPr w:rsidR="00335AFA" w:rsidRPr="0004013F" w:rsidSect="008B5C4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276" w:left="1418" w:header="709" w:footer="5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E3B1B" w14:textId="77777777" w:rsidR="007A2338" w:rsidRDefault="007A2338">
      <w:r>
        <w:separator/>
      </w:r>
    </w:p>
  </w:endnote>
  <w:endnote w:type="continuationSeparator" w:id="0">
    <w:p w14:paraId="525783BE" w14:textId="77777777" w:rsidR="007A2338" w:rsidRDefault="007A2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63123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395A37" w14:textId="77777777" w:rsidR="002E1335" w:rsidRDefault="002E1335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46CE3E" w14:textId="77777777" w:rsidR="002E1335" w:rsidRDefault="002E133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433EA" w14:textId="298444DC" w:rsidR="002B39CF" w:rsidRPr="008B5C4B" w:rsidRDefault="00827D9A" w:rsidP="008B5C4B">
    <w:pPr>
      <w:pStyle w:val="Stopka"/>
      <w:rPr>
        <w:sz w:val="14"/>
        <w:szCs w:val="16"/>
        <w:lang w:val="en-US"/>
      </w:rPr>
    </w:pPr>
    <w:r>
      <w:rPr>
        <w:noProof/>
        <w:sz w:val="14"/>
        <w:szCs w:val="16"/>
      </w:rPr>
      <w:drawing>
        <wp:inline distT="0" distB="0" distL="0" distR="0" wp14:anchorId="0563F4F5" wp14:editId="781A7194">
          <wp:extent cx="5743575" cy="590550"/>
          <wp:effectExtent l="0" t="0" r="9525" b="0"/>
          <wp:docPr id="2" name="Obraz 2" descr="Firmówka stopka 2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rmówka stopka 20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0449A" w14:textId="77777777" w:rsidR="007A2338" w:rsidRDefault="007A2338">
      <w:r>
        <w:separator/>
      </w:r>
    </w:p>
  </w:footnote>
  <w:footnote w:type="continuationSeparator" w:id="0">
    <w:p w14:paraId="54BB4E99" w14:textId="77777777" w:rsidR="007A2338" w:rsidRDefault="007A2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FF82F6" w14:textId="77777777" w:rsidR="002B39CF" w:rsidRPr="003A1A33" w:rsidRDefault="002B39CF" w:rsidP="008C5E2E">
    <w:pPr>
      <w:pStyle w:val="Nagwek"/>
      <w:ind w:left="-42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1744E" w14:textId="77777777" w:rsidR="002B39CF" w:rsidRDefault="002B39CF" w:rsidP="00DD1189">
    <w:pPr>
      <w:pStyle w:val="Nagwek"/>
      <w:jc w:val="cent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A36418" wp14:editId="0D43D792">
          <wp:simplePos x="0" y="0"/>
          <wp:positionH relativeFrom="column">
            <wp:align>center</wp:align>
          </wp:positionH>
          <wp:positionV relativeFrom="paragraph">
            <wp:posOffset>0</wp:posOffset>
          </wp:positionV>
          <wp:extent cx="6342380" cy="1125855"/>
          <wp:effectExtent l="19050" t="0" r="127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2380" cy="1125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356EA"/>
    <w:multiLevelType w:val="hybridMultilevel"/>
    <w:tmpl w:val="806A03E2"/>
    <w:lvl w:ilvl="0" w:tplc="3848B190">
      <w:start w:val="1"/>
      <w:numFmt w:val="upperRoman"/>
      <w:lvlText w:val="%1."/>
      <w:lvlJc w:val="left"/>
      <w:pPr>
        <w:ind w:left="110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1" w:hanging="360"/>
      </w:pPr>
    </w:lvl>
    <w:lvl w:ilvl="2" w:tplc="0415001B" w:tentative="1">
      <w:start w:val="1"/>
      <w:numFmt w:val="lowerRoman"/>
      <w:lvlText w:val="%3."/>
      <w:lvlJc w:val="right"/>
      <w:pPr>
        <w:ind w:left="2181" w:hanging="180"/>
      </w:pPr>
    </w:lvl>
    <w:lvl w:ilvl="3" w:tplc="0415000F" w:tentative="1">
      <w:start w:val="1"/>
      <w:numFmt w:val="decimal"/>
      <w:lvlText w:val="%4."/>
      <w:lvlJc w:val="left"/>
      <w:pPr>
        <w:ind w:left="2901" w:hanging="360"/>
      </w:pPr>
    </w:lvl>
    <w:lvl w:ilvl="4" w:tplc="04150019" w:tentative="1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41" w:hanging="180"/>
      </w:pPr>
    </w:lvl>
    <w:lvl w:ilvl="6" w:tplc="0415000F" w:tentative="1">
      <w:start w:val="1"/>
      <w:numFmt w:val="decimal"/>
      <w:lvlText w:val="%7."/>
      <w:lvlJc w:val="left"/>
      <w:pPr>
        <w:ind w:left="5061" w:hanging="360"/>
      </w:pPr>
    </w:lvl>
    <w:lvl w:ilvl="7" w:tplc="04150019" w:tentative="1">
      <w:start w:val="1"/>
      <w:numFmt w:val="lowerLetter"/>
      <w:lvlText w:val="%8."/>
      <w:lvlJc w:val="left"/>
      <w:pPr>
        <w:ind w:left="5781" w:hanging="360"/>
      </w:pPr>
    </w:lvl>
    <w:lvl w:ilvl="8" w:tplc="0415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22E41B0"/>
    <w:multiLevelType w:val="hybridMultilevel"/>
    <w:tmpl w:val="8584C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E5E77"/>
    <w:multiLevelType w:val="hybridMultilevel"/>
    <w:tmpl w:val="044C20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D7406A"/>
    <w:multiLevelType w:val="hybridMultilevel"/>
    <w:tmpl w:val="FB4AFA9E"/>
    <w:lvl w:ilvl="0" w:tplc="0415000F">
      <w:start w:val="1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75B1B"/>
    <w:multiLevelType w:val="hybridMultilevel"/>
    <w:tmpl w:val="ED1263B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372387A"/>
    <w:multiLevelType w:val="multilevel"/>
    <w:tmpl w:val="D764A7BC"/>
    <w:styleLink w:val="WWNum36"/>
    <w:lvl w:ilvl="0">
      <w:numFmt w:val="bullet"/>
      <w:lvlText w:val=""/>
      <w:lvlJc w:val="left"/>
      <w:pPr>
        <w:ind w:left="0" w:firstLine="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>
    <w:nsid w:val="141D54A1"/>
    <w:multiLevelType w:val="hybridMultilevel"/>
    <w:tmpl w:val="2940F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5E6AC5"/>
    <w:multiLevelType w:val="hybridMultilevel"/>
    <w:tmpl w:val="E16CAE04"/>
    <w:lvl w:ilvl="0" w:tplc="4B42871E">
      <w:start w:val="1"/>
      <w:numFmt w:val="decimal"/>
      <w:lvlText w:val="%1."/>
      <w:lvlJc w:val="left"/>
      <w:pPr>
        <w:ind w:left="1065" w:hanging="705"/>
      </w:pPr>
      <w:rPr>
        <w:rFonts w:ascii="Arial" w:eastAsia="Times New Roman" w:hAnsi="Arial" w:cs="Arial"/>
        <w:sz w:val="12"/>
        <w:szCs w:val="1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AA4F1C"/>
    <w:multiLevelType w:val="hybridMultilevel"/>
    <w:tmpl w:val="415E1696"/>
    <w:lvl w:ilvl="0" w:tplc="F75C5036">
      <w:start w:val="1"/>
      <w:numFmt w:val="upp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E5D1D68"/>
    <w:multiLevelType w:val="multilevel"/>
    <w:tmpl w:val="8B80246E"/>
    <w:styleLink w:val="WWNum41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0">
    <w:nsid w:val="1F651844"/>
    <w:multiLevelType w:val="hybridMultilevel"/>
    <w:tmpl w:val="D39ED4CC"/>
    <w:lvl w:ilvl="0" w:tplc="AA38BDF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9B12CD"/>
    <w:multiLevelType w:val="hybridMultilevel"/>
    <w:tmpl w:val="E7AAF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E54FD"/>
    <w:multiLevelType w:val="multilevel"/>
    <w:tmpl w:val="5A445D76"/>
    <w:styleLink w:val="WWNum38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3">
    <w:nsid w:val="2758243F"/>
    <w:multiLevelType w:val="hybridMultilevel"/>
    <w:tmpl w:val="703E8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C86BB4"/>
    <w:multiLevelType w:val="hybridMultilevel"/>
    <w:tmpl w:val="D32E451A"/>
    <w:lvl w:ilvl="0" w:tplc="501CAED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B96B04"/>
    <w:multiLevelType w:val="multilevel"/>
    <w:tmpl w:val="6EF2C9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6">
    <w:nsid w:val="35E601A0"/>
    <w:multiLevelType w:val="hybridMultilevel"/>
    <w:tmpl w:val="FB4AFA9E"/>
    <w:lvl w:ilvl="0" w:tplc="0415000F">
      <w:start w:val="1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75550F"/>
    <w:multiLevelType w:val="hybridMultilevel"/>
    <w:tmpl w:val="B84CDB22"/>
    <w:lvl w:ilvl="0" w:tplc="EACE947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9787587"/>
    <w:multiLevelType w:val="hybridMultilevel"/>
    <w:tmpl w:val="1F78C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53150"/>
    <w:multiLevelType w:val="multilevel"/>
    <w:tmpl w:val="1CDA1670"/>
    <w:styleLink w:val="WWNum37"/>
    <w:lvl w:ilvl="0">
      <w:numFmt w:val="bullet"/>
      <w:lvlText w:val=""/>
      <w:lvlJc w:val="left"/>
      <w:pPr>
        <w:ind w:left="0" w:firstLine="0"/>
      </w:pPr>
      <w:rPr>
        <w:rFonts w:ascii="Symbol" w:hAnsi="Symbol"/>
        <w:color w:val="00000A"/>
        <w:sz w:val="24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>
    <w:nsid w:val="42794FEB"/>
    <w:multiLevelType w:val="hybridMultilevel"/>
    <w:tmpl w:val="79FC1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4471B"/>
    <w:multiLevelType w:val="hybridMultilevel"/>
    <w:tmpl w:val="178833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C55934"/>
    <w:multiLevelType w:val="hybridMultilevel"/>
    <w:tmpl w:val="71F2B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9740BE"/>
    <w:multiLevelType w:val="hybridMultilevel"/>
    <w:tmpl w:val="D1460A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7258C8"/>
    <w:multiLevelType w:val="multilevel"/>
    <w:tmpl w:val="6FE66B5E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>
    <w:nsid w:val="5408113E"/>
    <w:multiLevelType w:val="hybridMultilevel"/>
    <w:tmpl w:val="90082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434BA9"/>
    <w:multiLevelType w:val="multilevel"/>
    <w:tmpl w:val="88941CA8"/>
    <w:styleLink w:val="WWNum34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7">
    <w:nsid w:val="593215A2"/>
    <w:multiLevelType w:val="multilevel"/>
    <w:tmpl w:val="2B9098F4"/>
    <w:styleLink w:val="WWNum40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8">
    <w:nsid w:val="62801ABD"/>
    <w:multiLevelType w:val="hybridMultilevel"/>
    <w:tmpl w:val="F32C8ED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>
    <w:nsid w:val="6B0A1B38"/>
    <w:multiLevelType w:val="multilevel"/>
    <w:tmpl w:val="DD442BF2"/>
    <w:styleLink w:val="WWNum35"/>
    <w:lvl w:ilvl="0">
      <w:numFmt w:val="bullet"/>
      <w:lvlText w:val=""/>
      <w:lvlJc w:val="left"/>
      <w:pPr>
        <w:ind w:left="0" w:firstLine="0"/>
      </w:pPr>
      <w:rPr>
        <w:rFonts w:ascii="Symbol" w:hAnsi="Symbol"/>
        <w:color w:val="00000A"/>
        <w:sz w:val="24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0">
    <w:nsid w:val="6E102CAA"/>
    <w:multiLevelType w:val="multilevel"/>
    <w:tmpl w:val="6F3E3BDC"/>
    <w:styleLink w:val="WWNum39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31">
    <w:nsid w:val="75255F4E"/>
    <w:multiLevelType w:val="hybridMultilevel"/>
    <w:tmpl w:val="F9DE590A"/>
    <w:lvl w:ilvl="0" w:tplc="04150005">
      <w:start w:val="1"/>
      <w:numFmt w:val="bullet"/>
      <w:lvlText w:val="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32">
    <w:nsid w:val="77EE3871"/>
    <w:multiLevelType w:val="hybridMultilevel"/>
    <w:tmpl w:val="EF169FB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B6099F"/>
    <w:multiLevelType w:val="hybridMultilevel"/>
    <w:tmpl w:val="A752A72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AD643D7"/>
    <w:multiLevelType w:val="hybridMultilevel"/>
    <w:tmpl w:val="46DA6720"/>
    <w:lvl w:ilvl="0" w:tplc="FB50CA8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6444E"/>
    <w:multiLevelType w:val="hybridMultilevel"/>
    <w:tmpl w:val="12B4C4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461428"/>
    <w:multiLevelType w:val="hybridMultilevel"/>
    <w:tmpl w:val="00F071B6"/>
    <w:lvl w:ilvl="0" w:tplc="A52620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6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1"/>
  </w:num>
  <w:num w:numId="6">
    <w:abstractNumId w:val="28"/>
  </w:num>
  <w:num w:numId="7">
    <w:abstractNumId w:val="11"/>
  </w:num>
  <w:num w:numId="8">
    <w:abstractNumId w:val="36"/>
  </w:num>
  <w:num w:numId="9">
    <w:abstractNumId w:val="1"/>
  </w:num>
  <w:num w:numId="10">
    <w:abstractNumId w:val="13"/>
  </w:num>
  <w:num w:numId="11">
    <w:abstractNumId w:val="20"/>
  </w:num>
  <w:num w:numId="12">
    <w:abstractNumId w:val="23"/>
  </w:num>
  <w:num w:numId="13">
    <w:abstractNumId w:val="25"/>
  </w:num>
  <w:num w:numId="14">
    <w:abstractNumId w:val="24"/>
  </w:num>
  <w:num w:numId="15">
    <w:abstractNumId w:val="15"/>
  </w:num>
  <w:num w:numId="16">
    <w:abstractNumId w:val="18"/>
  </w:num>
  <w:num w:numId="17">
    <w:abstractNumId w:val="17"/>
  </w:num>
  <w:num w:numId="18">
    <w:abstractNumId w:val="4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33"/>
  </w:num>
  <w:num w:numId="22">
    <w:abstractNumId w:val="14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2"/>
  </w:num>
  <w:num w:numId="36">
    <w:abstractNumId w:val="30"/>
  </w:num>
  <w:num w:numId="37">
    <w:abstractNumId w:val="30"/>
  </w:num>
  <w:num w:numId="38">
    <w:abstractNumId w:val="27"/>
  </w:num>
  <w:num w:numId="39">
    <w:abstractNumId w:val="27"/>
  </w:num>
  <w:num w:numId="40">
    <w:abstractNumId w:val="9"/>
  </w:num>
  <w:num w:numId="41">
    <w:abstractNumId w:val="9"/>
  </w:num>
  <w:num w:numId="42">
    <w:abstractNumId w:val="16"/>
  </w:num>
  <w:num w:numId="43">
    <w:abstractNumId w:val="21"/>
  </w:num>
  <w:num w:numId="44">
    <w:abstractNumId w:val="32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E97"/>
    <w:rsid w:val="0000090B"/>
    <w:rsid w:val="00004C70"/>
    <w:rsid w:val="00007E94"/>
    <w:rsid w:val="00034F93"/>
    <w:rsid w:val="0004013F"/>
    <w:rsid w:val="00040A15"/>
    <w:rsid w:val="000417A3"/>
    <w:rsid w:val="000528F5"/>
    <w:rsid w:val="000572B8"/>
    <w:rsid w:val="00057FB0"/>
    <w:rsid w:val="00064CEF"/>
    <w:rsid w:val="0006687D"/>
    <w:rsid w:val="00080832"/>
    <w:rsid w:val="00081B05"/>
    <w:rsid w:val="000965EC"/>
    <w:rsid w:val="000A49CE"/>
    <w:rsid w:val="000B0ED0"/>
    <w:rsid w:val="000B506E"/>
    <w:rsid w:val="000C30C8"/>
    <w:rsid w:val="000C655D"/>
    <w:rsid w:val="000D163D"/>
    <w:rsid w:val="000F4CB5"/>
    <w:rsid w:val="000F5C33"/>
    <w:rsid w:val="00100864"/>
    <w:rsid w:val="001039C5"/>
    <w:rsid w:val="00107413"/>
    <w:rsid w:val="001127A2"/>
    <w:rsid w:val="001223D6"/>
    <w:rsid w:val="00137BE9"/>
    <w:rsid w:val="001411E2"/>
    <w:rsid w:val="00147839"/>
    <w:rsid w:val="0015450D"/>
    <w:rsid w:val="0019563D"/>
    <w:rsid w:val="001968C1"/>
    <w:rsid w:val="001A22BD"/>
    <w:rsid w:val="001A47B3"/>
    <w:rsid w:val="001B7897"/>
    <w:rsid w:val="001C14F4"/>
    <w:rsid w:val="001C6901"/>
    <w:rsid w:val="001D6DEB"/>
    <w:rsid w:val="001E7178"/>
    <w:rsid w:val="001F0309"/>
    <w:rsid w:val="001F11BB"/>
    <w:rsid w:val="001F3650"/>
    <w:rsid w:val="00204BFA"/>
    <w:rsid w:val="00206261"/>
    <w:rsid w:val="00210932"/>
    <w:rsid w:val="00211809"/>
    <w:rsid w:val="0021313E"/>
    <w:rsid w:val="00221D73"/>
    <w:rsid w:val="00230FB1"/>
    <w:rsid w:val="00231CAD"/>
    <w:rsid w:val="0024089A"/>
    <w:rsid w:val="00250464"/>
    <w:rsid w:val="00250DC8"/>
    <w:rsid w:val="00265DFA"/>
    <w:rsid w:val="00273BB6"/>
    <w:rsid w:val="00273C8A"/>
    <w:rsid w:val="002809FF"/>
    <w:rsid w:val="0028224D"/>
    <w:rsid w:val="002942A7"/>
    <w:rsid w:val="002A08C3"/>
    <w:rsid w:val="002A2250"/>
    <w:rsid w:val="002A3D53"/>
    <w:rsid w:val="002A503E"/>
    <w:rsid w:val="002A54AC"/>
    <w:rsid w:val="002A7127"/>
    <w:rsid w:val="002B39CF"/>
    <w:rsid w:val="002B5D2A"/>
    <w:rsid w:val="002C6616"/>
    <w:rsid w:val="002D0310"/>
    <w:rsid w:val="002D7233"/>
    <w:rsid w:val="002E1335"/>
    <w:rsid w:val="002E1E87"/>
    <w:rsid w:val="002E1F32"/>
    <w:rsid w:val="002F1355"/>
    <w:rsid w:val="00312FD8"/>
    <w:rsid w:val="0031677E"/>
    <w:rsid w:val="00332DEE"/>
    <w:rsid w:val="003344B2"/>
    <w:rsid w:val="00335AFA"/>
    <w:rsid w:val="0034215A"/>
    <w:rsid w:val="00347AED"/>
    <w:rsid w:val="00356AB8"/>
    <w:rsid w:val="003925E0"/>
    <w:rsid w:val="003A1A33"/>
    <w:rsid w:val="003A5D1B"/>
    <w:rsid w:val="003B222B"/>
    <w:rsid w:val="003B627E"/>
    <w:rsid w:val="003C3679"/>
    <w:rsid w:val="003D0311"/>
    <w:rsid w:val="003D36EA"/>
    <w:rsid w:val="003D3E8E"/>
    <w:rsid w:val="004054B0"/>
    <w:rsid w:val="00413686"/>
    <w:rsid w:val="00415D08"/>
    <w:rsid w:val="00422B74"/>
    <w:rsid w:val="00425254"/>
    <w:rsid w:val="00434662"/>
    <w:rsid w:val="00435854"/>
    <w:rsid w:val="00441CCE"/>
    <w:rsid w:val="00445389"/>
    <w:rsid w:val="00452B29"/>
    <w:rsid w:val="00455C69"/>
    <w:rsid w:val="00471B74"/>
    <w:rsid w:val="004741B0"/>
    <w:rsid w:val="00482CB4"/>
    <w:rsid w:val="00492AA2"/>
    <w:rsid w:val="00495B51"/>
    <w:rsid w:val="004A1D5D"/>
    <w:rsid w:val="004A27D5"/>
    <w:rsid w:val="004A3241"/>
    <w:rsid w:val="004A4068"/>
    <w:rsid w:val="004A438E"/>
    <w:rsid w:val="004A7EB2"/>
    <w:rsid w:val="004B6CA4"/>
    <w:rsid w:val="004B6E04"/>
    <w:rsid w:val="004C393E"/>
    <w:rsid w:val="004D22AC"/>
    <w:rsid w:val="004D53FD"/>
    <w:rsid w:val="004E2DA1"/>
    <w:rsid w:val="004F02F3"/>
    <w:rsid w:val="004F3D3D"/>
    <w:rsid w:val="004F7EB1"/>
    <w:rsid w:val="005013F6"/>
    <w:rsid w:val="00514AC3"/>
    <w:rsid w:val="005165D7"/>
    <w:rsid w:val="00517E5B"/>
    <w:rsid w:val="0052413F"/>
    <w:rsid w:val="00530245"/>
    <w:rsid w:val="00530420"/>
    <w:rsid w:val="00542EC4"/>
    <w:rsid w:val="00545615"/>
    <w:rsid w:val="005467DB"/>
    <w:rsid w:val="005529F9"/>
    <w:rsid w:val="00553880"/>
    <w:rsid w:val="005626B5"/>
    <w:rsid w:val="00563541"/>
    <w:rsid w:val="0057129D"/>
    <w:rsid w:val="00572E68"/>
    <w:rsid w:val="005820C6"/>
    <w:rsid w:val="00585F3C"/>
    <w:rsid w:val="0059067B"/>
    <w:rsid w:val="0059250F"/>
    <w:rsid w:val="00592965"/>
    <w:rsid w:val="005976B1"/>
    <w:rsid w:val="005A5DA7"/>
    <w:rsid w:val="005B32DF"/>
    <w:rsid w:val="005B7C9E"/>
    <w:rsid w:val="005C7C2B"/>
    <w:rsid w:val="005C7D66"/>
    <w:rsid w:val="005D5063"/>
    <w:rsid w:val="005E3947"/>
    <w:rsid w:val="005F037A"/>
    <w:rsid w:val="005F1BA9"/>
    <w:rsid w:val="00603C2A"/>
    <w:rsid w:val="00605407"/>
    <w:rsid w:val="00612FA9"/>
    <w:rsid w:val="0062154F"/>
    <w:rsid w:val="00625498"/>
    <w:rsid w:val="00627CCF"/>
    <w:rsid w:val="0063587C"/>
    <w:rsid w:val="0064356F"/>
    <w:rsid w:val="00645605"/>
    <w:rsid w:val="00650ADC"/>
    <w:rsid w:val="00654B91"/>
    <w:rsid w:val="0065593F"/>
    <w:rsid w:val="00661501"/>
    <w:rsid w:val="00670D83"/>
    <w:rsid w:val="00673774"/>
    <w:rsid w:val="00676B5D"/>
    <w:rsid w:val="00676E61"/>
    <w:rsid w:val="00680DF2"/>
    <w:rsid w:val="00682515"/>
    <w:rsid w:val="0068306A"/>
    <w:rsid w:val="00683920"/>
    <w:rsid w:val="00684F60"/>
    <w:rsid w:val="0069348B"/>
    <w:rsid w:val="006A4992"/>
    <w:rsid w:val="006D1107"/>
    <w:rsid w:val="006D2C38"/>
    <w:rsid w:val="006E0EAA"/>
    <w:rsid w:val="006E5373"/>
    <w:rsid w:val="006F1BCC"/>
    <w:rsid w:val="006F412A"/>
    <w:rsid w:val="006F49BD"/>
    <w:rsid w:val="006F6D5E"/>
    <w:rsid w:val="007003DB"/>
    <w:rsid w:val="00713633"/>
    <w:rsid w:val="007363DD"/>
    <w:rsid w:val="00737041"/>
    <w:rsid w:val="0074735C"/>
    <w:rsid w:val="00757AD9"/>
    <w:rsid w:val="007607B2"/>
    <w:rsid w:val="0076579D"/>
    <w:rsid w:val="00770923"/>
    <w:rsid w:val="00781755"/>
    <w:rsid w:val="00793351"/>
    <w:rsid w:val="007A212C"/>
    <w:rsid w:val="007A2338"/>
    <w:rsid w:val="007A5C68"/>
    <w:rsid w:val="007B091F"/>
    <w:rsid w:val="007D3461"/>
    <w:rsid w:val="007E07A7"/>
    <w:rsid w:val="007E5A71"/>
    <w:rsid w:val="007F2382"/>
    <w:rsid w:val="007F3953"/>
    <w:rsid w:val="007F4C71"/>
    <w:rsid w:val="007F4E01"/>
    <w:rsid w:val="00804255"/>
    <w:rsid w:val="008072EE"/>
    <w:rsid w:val="00807623"/>
    <w:rsid w:val="008101F4"/>
    <w:rsid w:val="00827D9A"/>
    <w:rsid w:val="00841344"/>
    <w:rsid w:val="008425FD"/>
    <w:rsid w:val="00853829"/>
    <w:rsid w:val="00886CDA"/>
    <w:rsid w:val="00895E95"/>
    <w:rsid w:val="008B5C4B"/>
    <w:rsid w:val="008C0DAB"/>
    <w:rsid w:val="008C10B8"/>
    <w:rsid w:val="008C5E2E"/>
    <w:rsid w:val="008E11CD"/>
    <w:rsid w:val="008E2E1C"/>
    <w:rsid w:val="008E4A79"/>
    <w:rsid w:val="008E728A"/>
    <w:rsid w:val="008E7F3D"/>
    <w:rsid w:val="008F3A21"/>
    <w:rsid w:val="008F483A"/>
    <w:rsid w:val="008F6D14"/>
    <w:rsid w:val="00901BBE"/>
    <w:rsid w:val="00902655"/>
    <w:rsid w:val="00913501"/>
    <w:rsid w:val="00914687"/>
    <w:rsid w:val="00917A50"/>
    <w:rsid w:val="00922932"/>
    <w:rsid w:val="00932B98"/>
    <w:rsid w:val="00934D8B"/>
    <w:rsid w:val="00940DFC"/>
    <w:rsid w:val="00957AF9"/>
    <w:rsid w:val="00970055"/>
    <w:rsid w:val="00981A34"/>
    <w:rsid w:val="00985710"/>
    <w:rsid w:val="009927C1"/>
    <w:rsid w:val="009A1306"/>
    <w:rsid w:val="009A2735"/>
    <w:rsid w:val="009A2F61"/>
    <w:rsid w:val="009A6661"/>
    <w:rsid w:val="009C16A2"/>
    <w:rsid w:val="009D2011"/>
    <w:rsid w:val="009D2153"/>
    <w:rsid w:val="009D295A"/>
    <w:rsid w:val="009D3AAC"/>
    <w:rsid w:val="009D3C5D"/>
    <w:rsid w:val="009E2FFB"/>
    <w:rsid w:val="009E4898"/>
    <w:rsid w:val="009E6DDE"/>
    <w:rsid w:val="009F23C3"/>
    <w:rsid w:val="009F4B82"/>
    <w:rsid w:val="009F6E30"/>
    <w:rsid w:val="00A040D3"/>
    <w:rsid w:val="00A122E9"/>
    <w:rsid w:val="00A148B9"/>
    <w:rsid w:val="00A14B66"/>
    <w:rsid w:val="00A2089D"/>
    <w:rsid w:val="00A23ED0"/>
    <w:rsid w:val="00A24573"/>
    <w:rsid w:val="00A44EB8"/>
    <w:rsid w:val="00A456C8"/>
    <w:rsid w:val="00A60325"/>
    <w:rsid w:val="00A65589"/>
    <w:rsid w:val="00A75A9F"/>
    <w:rsid w:val="00A826C5"/>
    <w:rsid w:val="00A92CF4"/>
    <w:rsid w:val="00A96FD9"/>
    <w:rsid w:val="00AA3121"/>
    <w:rsid w:val="00AA64B4"/>
    <w:rsid w:val="00AA7043"/>
    <w:rsid w:val="00AB0C7C"/>
    <w:rsid w:val="00AC125F"/>
    <w:rsid w:val="00AD263F"/>
    <w:rsid w:val="00AD2D97"/>
    <w:rsid w:val="00AD39B3"/>
    <w:rsid w:val="00AE4049"/>
    <w:rsid w:val="00AE45E8"/>
    <w:rsid w:val="00B03E3D"/>
    <w:rsid w:val="00B0676B"/>
    <w:rsid w:val="00B1453A"/>
    <w:rsid w:val="00B14F7F"/>
    <w:rsid w:val="00B24312"/>
    <w:rsid w:val="00B375A4"/>
    <w:rsid w:val="00B635EC"/>
    <w:rsid w:val="00B64C3D"/>
    <w:rsid w:val="00B94C16"/>
    <w:rsid w:val="00BE1232"/>
    <w:rsid w:val="00BE263D"/>
    <w:rsid w:val="00BE5454"/>
    <w:rsid w:val="00BF1412"/>
    <w:rsid w:val="00BF16BB"/>
    <w:rsid w:val="00BF2C5C"/>
    <w:rsid w:val="00BF5552"/>
    <w:rsid w:val="00BF5A48"/>
    <w:rsid w:val="00BF5EBB"/>
    <w:rsid w:val="00BF6A58"/>
    <w:rsid w:val="00C009E4"/>
    <w:rsid w:val="00C02C0F"/>
    <w:rsid w:val="00C074E3"/>
    <w:rsid w:val="00C155E3"/>
    <w:rsid w:val="00C16429"/>
    <w:rsid w:val="00C36300"/>
    <w:rsid w:val="00C4764D"/>
    <w:rsid w:val="00C51F4E"/>
    <w:rsid w:val="00C54686"/>
    <w:rsid w:val="00C57A3E"/>
    <w:rsid w:val="00C77CAE"/>
    <w:rsid w:val="00C81DD5"/>
    <w:rsid w:val="00C830C9"/>
    <w:rsid w:val="00C861F8"/>
    <w:rsid w:val="00CA767F"/>
    <w:rsid w:val="00CB4CA2"/>
    <w:rsid w:val="00CC17FB"/>
    <w:rsid w:val="00CC54A0"/>
    <w:rsid w:val="00CD04BE"/>
    <w:rsid w:val="00CD5FDB"/>
    <w:rsid w:val="00CD6383"/>
    <w:rsid w:val="00CD6E6F"/>
    <w:rsid w:val="00CE702E"/>
    <w:rsid w:val="00CF00C6"/>
    <w:rsid w:val="00CF0CC5"/>
    <w:rsid w:val="00CF3421"/>
    <w:rsid w:val="00CF65EC"/>
    <w:rsid w:val="00D254BF"/>
    <w:rsid w:val="00D26BE7"/>
    <w:rsid w:val="00D358FF"/>
    <w:rsid w:val="00D40F91"/>
    <w:rsid w:val="00D4122E"/>
    <w:rsid w:val="00D41E5D"/>
    <w:rsid w:val="00D51274"/>
    <w:rsid w:val="00D543A9"/>
    <w:rsid w:val="00D550EF"/>
    <w:rsid w:val="00D55A68"/>
    <w:rsid w:val="00D56F27"/>
    <w:rsid w:val="00D772ED"/>
    <w:rsid w:val="00D87176"/>
    <w:rsid w:val="00D87903"/>
    <w:rsid w:val="00DA228C"/>
    <w:rsid w:val="00DA6A47"/>
    <w:rsid w:val="00DB1600"/>
    <w:rsid w:val="00DB3F6F"/>
    <w:rsid w:val="00DB7945"/>
    <w:rsid w:val="00DC743D"/>
    <w:rsid w:val="00DC771C"/>
    <w:rsid w:val="00DC7AEA"/>
    <w:rsid w:val="00DD0A03"/>
    <w:rsid w:val="00DD1189"/>
    <w:rsid w:val="00DE43DA"/>
    <w:rsid w:val="00DE797D"/>
    <w:rsid w:val="00DF0A86"/>
    <w:rsid w:val="00DF374F"/>
    <w:rsid w:val="00DF6DDF"/>
    <w:rsid w:val="00E04BC1"/>
    <w:rsid w:val="00E15A45"/>
    <w:rsid w:val="00E16789"/>
    <w:rsid w:val="00E20553"/>
    <w:rsid w:val="00E23912"/>
    <w:rsid w:val="00E26469"/>
    <w:rsid w:val="00E33A24"/>
    <w:rsid w:val="00E34946"/>
    <w:rsid w:val="00E460A2"/>
    <w:rsid w:val="00E4778A"/>
    <w:rsid w:val="00E547D2"/>
    <w:rsid w:val="00E62324"/>
    <w:rsid w:val="00E656DF"/>
    <w:rsid w:val="00E700E3"/>
    <w:rsid w:val="00E71863"/>
    <w:rsid w:val="00E7335E"/>
    <w:rsid w:val="00E74852"/>
    <w:rsid w:val="00E74AE3"/>
    <w:rsid w:val="00E779EF"/>
    <w:rsid w:val="00E977E2"/>
    <w:rsid w:val="00E97C84"/>
    <w:rsid w:val="00EA6729"/>
    <w:rsid w:val="00EB2634"/>
    <w:rsid w:val="00EB31D6"/>
    <w:rsid w:val="00EB56E0"/>
    <w:rsid w:val="00EB64C5"/>
    <w:rsid w:val="00EC289F"/>
    <w:rsid w:val="00EC4BB6"/>
    <w:rsid w:val="00EC7C27"/>
    <w:rsid w:val="00EC7D52"/>
    <w:rsid w:val="00ED3981"/>
    <w:rsid w:val="00EE1743"/>
    <w:rsid w:val="00EE1D51"/>
    <w:rsid w:val="00F0373D"/>
    <w:rsid w:val="00F05DC7"/>
    <w:rsid w:val="00F1333A"/>
    <w:rsid w:val="00F14A55"/>
    <w:rsid w:val="00F20D90"/>
    <w:rsid w:val="00F217B8"/>
    <w:rsid w:val="00F249B7"/>
    <w:rsid w:val="00F26CBD"/>
    <w:rsid w:val="00F26F50"/>
    <w:rsid w:val="00F3034E"/>
    <w:rsid w:val="00F51FDB"/>
    <w:rsid w:val="00F647CC"/>
    <w:rsid w:val="00F67E97"/>
    <w:rsid w:val="00F71120"/>
    <w:rsid w:val="00F81B0D"/>
    <w:rsid w:val="00F836B4"/>
    <w:rsid w:val="00F87698"/>
    <w:rsid w:val="00F879EE"/>
    <w:rsid w:val="00FA0E69"/>
    <w:rsid w:val="00FB193D"/>
    <w:rsid w:val="00FC06C3"/>
    <w:rsid w:val="00FC3176"/>
    <w:rsid w:val="00FC6BD0"/>
    <w:rsid w:val="00FE1A40"/>
    <w:rsid w:val="00FF112E"/>
    <w:rsid w:val="00FF3C26"/>
    <w:rsid w:val="00FF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22A4B5B"/>
  <w15:docId w15:val="{E8CB4A09-59A5-468B-B87B-1C18B699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13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13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F1412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BF1412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0"/>
      <w:szCs w:val="20"/>
    </w:rPr>
  </w:style>
  <w:style w:type="table" w:styleId="Tabela-Siatka">
    <w:name w:val="Table Grid"/>
    <w:basedOn w:val="Standardowy"/>
    <w:rsid w:val="00B375A4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B7945"/>
    <w:pPr>
      <w:overflowPunct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B794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122E9"/>
    <w:pPr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rsid w:val="00CC54A0"/>
  </w:style>
  <w:style w:type="paragraph" w:customStyle="1" w:styleId="Style11">
    <w:name w:val="Style11"/>
    <w:basedOn w:val="Normalny"/>
    <w:uiPriority w:val="99"/>
    <w:rsid w:val="00FF3C26"/>
    <w:pPr>
      <w:widowControl w:val="0"/>
      <w:spacing w:line="115" w:lineRule="exact"/>
      <w:jc w:val="both"/>
    </w:pPr>
  </w:style>
  <w:style w:type="paragraph" w:customStyle="1" w:styleId="Style13">
    <w:name w:val="Style13"/>
    <w:basedOn w:val="Normalny"/>
    <w:uiPriority w:val="99"/>
    <w:rsid w:val="00FF3C26"/>
    <w:pPr>
      <w:widowControl w:val="0"/>
      <w:spacing w:line="313" w:lineRule="exact"/>
    </w:pPr>
  </w:style>
  <w:style w:type="character" w:customStyle="1" w:styleId="FontStyle42">
    <w:name w:val="Font Style42"/>
    <w:basedOn w:val="Domylnaczcionkaakapitu"/>
    <w:uiPriority w:val="99"/>
    <w:rsid w:val="00FF3C26"/>
    <w:rPr>
      <w:rFonts w:ascii="Times New Roman" w:hAnsi="Times New Roman" w:cs="Times New Roman" w:hint="default"/>
      <w:sz w:val="22"/>
      <w:szCs w:val="22"/>
    </w:rPr>
  </w:style>
  <w:style w:type="character" w:customStyle="1" w:styleId="FontStyle58">
    <w:name w:val="Font Style58"/>
    <w:basedOn w:val="Domylnaczcionkaakapitu"/>
    <w:uiPriority w:val="99"/>
    <w:rsid w:val="00FF3C26"/>
    <w:rPr>
      <w:rFonts w:ascii="Arial" w:hAnsi="Arial" w:cs="Arial" w:hint="default"/>
      <w:sz w:val="20"/>
      <w:szCs w:val="20"/>
    </w:rPr>
  </w:style>
  <w:style w:type="character" w:customStyle="1" w:styleId="FontStyle60">
    <w:name w:val="Font Style60"/>
    <w:basedOn w:val="Domylnaczcionkaakapitu"/>
    <w:uiPriority w:val="99"/>
    <w:rsid w:val="00FF3C26"/>
    <w:rPr>
      <w:rFonts w:ascii="Arial" w:hAnsi="Arial" w:cs="Arial" w:hint="default"/>
      <w:sz w:val="18"/>
      <w:szCs w:val="1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5C7C2B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C7C2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03E3D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41CCE"/>
    <w:rPr>
      <w:b/>
      <w:bCs/>
    </w:rPr>
  </w:style>
  <w:style w:type="numbering" w:customStyle="1" w:styleId="WWNum34">
    <w:name w:val="WWNum34"/>
    <w:rsid w:val="002E1335"/>
    <w:pPr>
      <w:numPr>
        <w:numId w:val="26"/>
      </w:numPr>
    </w:pPr>
  </w:style>
  <w:style w:type="numbering" w:customStyle="1" w:styleId="WWNum35">
    <w:name w:val="WWNum35"/>
    <w:rsid w:val="002E1335"/>
    <w:pPr>
      <w:numPr>
        <w:numId w:val="28"/>
      </w:numPr>
    </w:pPr>
  </w:style>
  <w:style w:type="numbering" w:customStyle="1" w:styleId="WWNum36">
    <w:name w:val="WWNum36"/>
    <w:rsid w:val="002E1335"/>
    <w:pPr>
      <w:numPr>
        <w:numId w:val="30"/>
      </w:numPr>
    </w:pPr>
  </w:style>
  <w:style w:type="numbering" w:customStyle="1" w:styleId="WWNum37">
    <w:name w:val="WWNum37"/>
    <w:rsid w:val="002E1335"/>
    <w:pPr>
      <w:numPr>
        <w:numId w:val="32"/>
      </w:numPr>
    </w:pPr>
  </w:style>
  <w:style w:type="numbering" w:customStyle="1" w:styleId="WWNum38">
    <w:name w:val="WWNum38"/>
    <w:rsid w:val="002E1335"/>
    <w:pPr>
      <w:numPr>
        <w:numId w:val="34"/>
      </w:numPr>
    </w:pPr>
  </w:style>
  <w:style w:type="numbering" w:customStyle="1" w:styleId="WWNum39">
    <w:name w:val="WWNum39"/>
    <w:rsid w:val="002E1335"/>
    <w:pPr>
      <w:numPr>
        <w:numId w:val="36"/>
      </w:numPr>
    </w:pPr>
  </w:style>
  <w:style w:type="numbering" w:customStyle="1" w:styleId="WWNum40">
    <w:name w:val="WWNum40"/>
    <w:rsid w:val="002E1335"/>
    <w:pPr>
      <w:numPr>
        <w:numId w:val="38"/>
      </w:numPr>
    </w:pPr>
  </w:style>
  <w:style w:type="numbering" w:customStyle="1" w:styleId="WWNum41">
    <w:name w:val="WWNum41"/>
    <w:rsid w:val="002E1335"/>
    <w:pPr>
      <w:numPr>
        <w:numId w:val="40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2E1335"/>
  </w:style>
  <w:style w:type="character" w:customStyle="1" w:styleId="Nagwek1Znak">
    <w:name w:val="Nagłówek 1 Znak"/>
    <w:basedOn w:val="Domylnaczcionkaakapitu"/>
    <w:link w:val="Nagwek1"/>
    <w:uiPriority w:val="9"/>
    <w:rsid w:val="002E1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E1335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2E1335"/>
    <w:pPr>
      <w:spacing w:after="100"/>
      <w:ind w:left="24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4A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4A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4A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4A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4A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Pulpit\firm&#243;wk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841D3-2B41-4A5B-AA75-BFDCFE43C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firmówka</Template>
  <TotalTime>2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Studium</vt:lpstr>
    </vt:vector>
  </TitlesOfParts>
  <Company>ABS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Studium</dc:title>
  <dc:creator>ABS</dc:creator>
  <cp:lastModifiedBy>Mariusz Lisiecki</cp:lastModifiedBy>
  <cp:revision>4</cp:revision>
  <cp:lastPrinted>2021-10-08T06:53:00Z</cp:lastPrinted>
  <dcterms:created xsi:type="dcterms:W3CDTF">2025-01-28T06:03:00Z</dcterms:created>
  <dcterms:modified xsi:type="dcterms:W3CDTF">2025-01-28T06:30:00Z</dcterms:modified>
</cp:coreProperties>
</file>